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39" w:rsidRPr="00332AC9" w:rsidRDefault="003C6939" w:rsidP="0089308E">
      <w:pPr>
        <w:rPr>
          <w:lang w:val="ru-RU"/>
        </w:rPr>
      </w:pPr>
    </w:p>
    <w:p w:rsidR="003C6939" w:rsidRDefault="003C6939" w:rsidP="0089308E">
      <w:pPr>
        <w:framePr w:hSpace="141" w:wrap="around" w:vAnchor="text" w:hAnchor="page" w:x="6016" w:y="1"/>
        <w:rPr>
          <w:noProof/>
        </w:rPr>
      </w:pPr>
      <w:r w:rsidRPr="0034415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3C6939" w:rsidRDefault="003C6939" w:rsidP="0089308E">
      <w:pPr>
        <w:jc w:val="center"/>
        <w:rPr>
          <w:rFonts w:cs="Tahoma"/>
          <w:b/>
          <w:sz w:val="28"/>
          <w:szCs w:val="28"/>
        </w:rPr>
      </w:pPr>
    </w:p>
    <w:p w:rsidR="003C6939" w:rsidRDefault="003C6939" w:rsidP="0089308E">
      <w:pPr>
        <w:jc w:val="center"/>
        <w:rPr>
          <w:rFonts w:cs="Tahoma"/>
          <w:b/>
          <w:sz w:val="28"/>
          <w:szCs w:val="28"/>
        </w:rPr>
      </w:pPr>
    </w:p>
    <w:p w:rsidR="003C6939" w:rsidRDefault="003C6939" w:rsidP="0089308E">
      <w:pPr>
        <w:jc w:val="center"/>
        <w:rPr>
          <w:rFonts w:cs="Tahoma"/>
          <w:b/>
          <w:sz w:val="28"/>
          <w:szCs w:val="28"/>
        </w:rPr>
      </w:pPr>
    </w:p>
    <w:p w:rsidR="003C6939" w:rsidRDefault="003C6939" w:rsidP="0089308E">
      <w:pPr>
        <w:jc w:val="center"/>
        <w:rPr>
          <w:rFonts w:cs="Tahoma"/>
          <w:b/>
          <w:sz w:val="28"/>
          <w:szCs w:val="28"/>
        </w:rPr>
      </w:pPr>
    </w:p>
    <w:p w:rsidR="003C6939" w:rsidRDefault="003C6939" w:rsidP="0089308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3C6939" w:rsidRDefault="003C6939" w:rsidP="0089308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3C6939" w:rsidRDefault="003C6939" w:rsidP="0089308E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3C6939" w:rsidRPr="0039378D" w:rsidRDefault="003C6939" w:rsidP="0089308E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3C6939" w:rsidRDefault="003C6939" w:rsidP="0089308E"/>
    <w:p w:rsidR="003C6939" w:rsidRPr="0039378D" w:rsidRDefault="003C6939" w:rsidP="0089308E">
      <w:pPr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1 серпня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18</w:t>
      </w:r>
      <w:r>
        <w:rPr>
          <w:sz w:val="28"/>
          <w:szCs w:val="28"/>
        </w:rPr>
        <w:t xml:space="preserve"> -</w:t>
      </w:r>
      <w:r w:rsidRPr="0039378D">
        <w:rPr>
          <w:sz w:val="28"/>
          <w:szCs w:val="28"/>
        </w:rPr>
        <w:t xml:space="preserve">к </w:t>
      </w:r>
    </w:p>
    <w:p w:rsidR="003C6939" w:rsidRPr="0039378D" w:rsidRDefault="003C6939" w:rsidP="0089308E">
      <w:pPr>
        <w:rPr>
          <w:b/>
        </w:rPr>
      </w:pPr>
    </w:p>
    <w:p w:rsidR="003C6939" w:rsidRDefault="003C6939" w:rsidP="008C5A22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</w:p>
    <w:p w:rsidR="003C6939" w:rsidRPr="005B6AF9" w:rsidRDefault="003C6939" w:rsidP="008C5A22">
      <w:pPr>
        <w:rPr>
          <w:b/>
          <w:sz w:val="28"/>
        </w:rPr>
      </w:pPr>
      <w:r>
        <w:rPr>
          <w:b/>
          <w:sz w:val="28"/>
        </w:rPr>
        <w:t>основної відпустки ТОРГАНУ В.В.</w:t>
      </w:r>
    </w:p>
    <w:p w:rsidR="003C6939" w:rsidRDefault="003C6939" w:rsidP="0089308E">
      <w:pPr>
        <w:jc w:val="center"/>
        <w:rPr>
          <w:sz w:val="28"/>
        </w:rPr>
      </w:pPr>
    </w:p>
    <w:p w:rsidR="003C6939" w:rsidRPr="001B36F7" w:rsidRDefault="003C6939" w:rsidP="000E563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 пунктів 7, 13, </w:t>
      </w:r>
      <w:r w:rsidRPr="00BE072F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</w:t>
      </w:r>
      <w:r w:rsidRPr="0084717C">
        <w:rPr>
          <w:sz w:val="28"/>
          <w:szCs w:val="28"/>
        </w:rPr>
        <w:t xml:space="preserve"> </w:t>
      </w:r>
      <w:r>
        <w:rPr>
          <w:sz w:val="28"/>
          <w:szCs w:val="28"/>
        </w:rPr>
        <w:t>Торгана В.В.:</w:t>
      </w:r>
    </w:p>
    <w:p w:rsidR="003C6939" w:rsidRDefault="003C6939" w:rsidP="000E563D">
      <w:pPr>
        <w:ind w:firstLine="708"/>
        <w:jc w:val="both"/>
        <w:rPr>
          <w:sz w:val="28"/>
          <w:szCs w:val="28"/>
        </w:rPr>
      </w:pPr>
      <w:r w:rsidRPr="0089308E">
        <w:rPr>
          <w:sz w:val="28"/>
          <w:szCs w:val="28"/>
        </w:rPr>
        <w:t xml:space="preserve">1. Надати   ТОРГАНУ Володимиру Володимировичу,  </w:t>
      </w:r>
      <w:r>
        <w:rPr>
          <w:sz w:val="28"/>
          <w:szCs w:val="28"/>
        </w:rPr>
        <w:t>начальнику</w:t>
      </w:r>
      <w:r>
        <w:rPr>
          <w:sz w:val="28"/>
          <w:szCs w:val="28"/>
          <w:lang w:val="ru-RU"/>
        </w:rPr>
        <w:t xml:space="preserve"> </w:t>
      </w:r>
      <w:r w:rsidRPr="0089308E">
        <w:rPr>
          <w:sz w:val="28"/>
          <w:szCs w:val="28"/>
        </w:rPr>
        <w:t xml:space="preserve">відділу економіки та інвестицій міської ради,   частину щорічної  основної відпустки </w:t>
      </w:r>
      <w:r>
        <w:rPr>
          <w:sz w:val="28"/>
          <w:szCs w:val="28"/>
        </w:rPr>
        <w:t xml:space="preserve"> тривалістю </w:t>
      </w:r>
      <w:r w:rsidRPr="0084717C">
        <w:rPr>
          <w:sz w:val="28"/>
          <w:szCs w:val="28"/>
          <w:highlight w:val="black"/>
          <w:lang w:val="ru-RU"/>
        </w:rPr>
        <w:t>7</w:t>
      </w:r>
      <w:r w:rsidRPr="0084717C">
        <w:rPr>
          <w:sz w:val="28"/>
          <w:szCs w:val="28"/>
          <w:highlight w:val="black"/>
        </w:rPr>
        <w:t xml:space="preserve"> календарних днів  з </w:t>
      </w:r>
      <w:r w:rsidRPr="0084717C">
        <w:rPr>
          <w:sz w:val="28"/>
          <w:szCs w:val="28"/>
          <w:highlight w:val="black"/>
          <w:lang w:val="ru-RU"/>
        </w:rPr>
        <w:t>16 серпня</w:t>
      </w:r>
      <w:r w:rsidRPr="0084717C">
        <w:rPr>
          <w:sz w:val="28"/>
          <w:szCs w:val="28"/>
          <w:highlight w:val="black"/>
        </w:rPr>
        <w:t xml:space="preserve">  2021 року по </w:t>
      </w:r>
      <w:r w:rsidRPr="0084717C">
        <w:rPr>
          <w:sz w:val="28"/>
          <w:szCs w:val="28"/>
          <w:highlight w:val="black"/>
          <w:lang w:val="ru-RU"/>
        </w:rPr>
        <w:t>22 серпня</w:t>
      </w:r>
      <w:r w:rsidRPr="0084717C">
        <w:rPr>
          <w:sz w:val="28"/>
          <w:szCs w:val="28"/>
          <w:highlight w:val="black"/>
        </w:rPr>
        <w:t xml:space="preserve"> 2021 року включно,  за період роботи з 01 грудня 2020 року по 30 листопада 2021 року.</w:t>
      </w:r>
      <w:r w:rsidRPr="0089308E">
        <w:rPr>
          <w:sz w:val="28"/>
          <w:szCs w:val="28"/>
        </w:rPr>
        <w:t xml:space="preserve"> </w:t>
      </w:r>
    </w:p>
    <w:p w:rsidR="003C6939" w:rsidRPr="0084717C" w:rsidRDefault="003C6939" w:rsidP="0084717C">
      <w:pPr>
        <w:pStyle w:val="BodyTextIndent"/>
        <w:ind w:left="0" w:firstLine="643"/>
        <w:jc w:val="both"/>
        <w:rPr>
          <w:sz w:val="28"/>
          <w:szCs w:val="28"/>
        </w:rPr>
      </w:pPr>
      <w:r w:rsidRPr="0084717C">
        <w:rPr>
          <w:sz w:val="28"/>
          <w:szCs w:val="28"/>
        </w:rPr>
        <w:t>2.  Відділу бухгалтерського обліку, звітності та фінансово   господарського забезпечення Арцизької міської ради зробити відповідні розрахунки.</w:t>
      </w:r>
    </w:p>
    <w:p w:rsidR="003C6939" w:rsidRPr="0084717C" w:rsidRDefault="003C6939" w:rsidP="000E563D">
      <w:pPr>
        <w:pStyle w:val="BodyTex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ru-RU"/>
        </w:rPr>
        <w:t>заступника міського голови Стоянову О.П.</w:t>
      </w:r>
    </w:p>
    <w:p w:rsidR="003C6939" w:rsidRPr="0039378D" w:rsidRDefault="003C6939" w:rsidP="000E563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- заява Торгана В.В.  від </w:t>
      </w:r>
      <w:r>
        <w:rPr>
          <w:sz w:val="28"/>
          <w:szCs w:val="28"/>
          <w:lang w:val="ru-RU"/>
        </w:rPr>
        <w:t xml:space="preserve">11 серпня </w:t>
      </w:r>
      <w:r>
        <w:rPr>
          <w:sz w:val="28"/>
          <w:szCs w:val="28"/>
        </w:rPr>
        <w:t xml:space="preserve"> 2021 року.</w:t>
      </w:r>
    </w:p>
    <w:p w:rsidR="003C6939" w:rsidRDefault="003C6939" w:rsidP="0089308E">
      <w:pPr>
        <w:pStyle w:val="Heading2"/>
      </w:pPr>
    </w:p>
    <w:p w:rsidR="003C6939" w:rsidRPr="000917CC" w:rsidRDefault="003C6939" w:rsidP="0089308E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3C6939" w:rsidRDefault="003C6939" w:rsidP="0089308E">
      <w:pPr>
        <w:pStyle w:val="Heading2"/>
      </w:pPr>
    </w:p>
    <w:p w:rsidR="003C6939" w:rsidRDefault="003C6939" w:rsidP="0089308E">
      <w:pPr>
        <w:pStyle w:val="Heading2"/>
      </w:pPr>
    </w:p>
    <w:p w:rsidR="003C6939" w:rsidRDefault="003C6939" w:rsidP="0089308E">
      <w:pPr>
        <w:pStyle w:val="Heading2"/>
      </w:pPr>
      <w:r>
        <w:t>З розпорядженням ознайомлений</w:t>
      </w:r>
      <w:r>
        <w:tab/>
        <w:t>_____________    В.Торган</w:t>
      </w:r>
    </w:p>
    <w:sectPr w:rsidR="003C6939" w:rsidSect="00374FF4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8E"/>
    <w:rsid w:val="000917CC"/>
    <w:rsid w:val="000A696E"/>
    <w:rsid w:val="000E563D"/>
    <w:rsid w:val="001B36F7"/>
    <w:rsid w:val="002D6B80"/>
    <w:rsid w:val="003010A8"/>
    <w:rsid w:val="00332AC9"/>
    <w:rsid w:val="00344154"/>
    <w:rsid w:val="00357583"/>
    <w:rsid w:val="00374FF4"/>
    <w:rsid w:val="0039378D"/>
    <w:rsid w:val="003C6939"/>
    <w:rsid w:val="004754AE"/>
    <w:rsid w:val="005B6AF9"/>
    <w:rsid w:val="006D7188"/>
    <w:rsid w:val="00753321"/>
    <w:rsid w:val="007735AB"/>
    <w:rsid w:val="008410F0"/>
    <w:rsid w:val="0084717C"/>
    <w:rsid w:val="00877090"/>
    <w:rsid w:val="0089308E"/>
    <w:rsid w:val="008C5A22"/>
    <w:rsid w:val="00A437A3"/>
    <w:rsid w:val="00A84420"/>
    <w:rsid w:val="00BE072F"/>
    <w:rsid w:val="00CF77D5"/>
    <w:rsid w:val="00D709AD"/>
    <w:rsid w:val="00DE3292"/>
    <w:rsid w:val="00E05F39"/>
    <w:rsid w:val="00E21315"/>
    <w:rsid w:val="00E96A52"/>
    <w:rsid w:val="00F92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08E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308E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308E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308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9308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89308E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9308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930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9308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89308E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89308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93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308E"/>
    <w:rPr>
      <w:rFonts w:ascii="Tahoma" w:hAnsi="Tahoma" w:cs="Tahoma"/>
      <w:sz w:val="16"/>
      <w:szCs w:val="16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E56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E563D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1</Pages>
  <Words>205</Words>
  <Characters>1169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2021-08-31T06:11:00Z</cp:lastPrinted>
  <dcterms:created xsi:type="dcterms:W3CDTF">2021-07-28T14:02:00Z</dcterms:created>
  <dcterms:modified xsi:type="dcterms:W3CDTF">2022-01-12T07:05:00Z</dcterms:modified>
</cp:coreProperties>
</file>